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1B4" w:rsidRPr="009B5413" w:rsidRDefault="008E41B4" w:rsidP="00CC3338">
      <w:pPr>
        <w:suppressAutoHyphens w:val="0"/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5413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  <w:r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 xml:space="preserve">                          </w:t>
      </w:r>
    </w:p>
    <w:p w:rsidR="008E41B4" w:rsidRPr="009B5413" w:rsidRDefault="008E41B4" w:rsidP="00CC3338">
      <w:pPr>
        <w:suppressAutoHyphens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B54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8E41B4" w:rsidRPr="009B5413" w:rsidRDefault="008E41B4" w:rsidP="00CC3338">
      <w:pPr>
        <w:suppressAutoHyphens w:val="0"/>
        <w:spacing w:before="120" w:after="0" w:line="360" w:lineRule="auto"/>
        <w:jc w:val="center"/>
        <w:rPr>
          <w:rFonts w:ascii="Times New Roman" w:hAnsi="Times New Roman" w:cs="Times New Roman"/>
          <w:b/>
          <w:bCs/>
          <w:i/>
          <w:iCs/>
          <w:spacing w:val="40"/>
          <w:sz w:val="36"/>
          <w:szCs w:val="36"/>
          <w:lang w:eastAsia="ru-RU"/>
        </w:rPr>
      </w:pPr>
      <w:r w:rsidRPr="009B5413">
        <w:rPr>
          <w:rFonts w:ascii="Times New Roman" w:hAnsi="Times New Roman" w:cs="Times New Roman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8E41B4" w:rsidRPr="009B5413" w:rsidRDefault="008E41B4" w:rsidP="00CC3338">
      <w:pPr>
        <w:suppressAutoHyphens w:val="0"/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8E41B4" w:rsidRPr="009B5413" w:rsidRDefault="008E41B4" w:rsidP="00CC3338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B5413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hAnsi="Times New Roman" w:cs="Times New Roman"/>
          <w:sz w:val="24"/>
          <w:szCs w:val="24"/>
          <w:lang w:eastAsia="ru-RU"/>
        </w:rPr>
        <w:t>15.12.2021    № 360</w:t>
      </w:r>
    </w:p>
    <w:p w:rsidR="008E41B4" w:rsidRPr="009B5413" w:rsidRDefault="008E41B4" w:rsidP="00CC3338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41B4" w:rsidRPr="009B5413" w:rsidRDefault="008E41B4" w:rsidP="00CC3338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B5413">
        <w:rPr>
          <w:rFonts w:ascii="Times New Roman" w:hAnsi="Times New Roman" w:cs="Times New Roman"/>
          <w:sz w:val="24"/>
          <w:szCs w:val="24"/>
          <w:lang w:eastAsia="ru-RU"/>
        </w:rPr>
        <w:t>г. Унеча, Брянской области</w:t>
      </w:r>
    </w:p>
    <w:tbl>
      <w:tblPr>
        <w:tblW w:w="0" w:type="auto"/>
        <w:tblInd w:w="-106" w:type="dxa"/>
        <w:tblLook w:val="00A0"/>
      </w:tblPr>
      <w:tblGrid>
        <w:gridCol w:w="5637"/>
      </w:tblGrid>
      <w:tr w:rsidR="008E41B4" w:rsidRPr="00B53EE1">
        <w:tc>
          <w:tcPr>
            <w:tcW w:w="5637" w:type="dxa"/>
          </w:tcPr>
          <w:p w:rsidR="008E41B4" w:rsidRPr="009B5413" w:rsidRDefault="008E41B4" w:rsidP="00CD2EFE">
            <w:pPr>
              <w:suppressAutoHyphens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E41B4" w:rsidRPr="009B5413" w:rsidRDefault="008E41B4" w:rsidP="00CD2EFE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3E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 утверждении Программы </w:t>
            </w:r>
            <w:r w:rsidRPr="009B5413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профилактики рисков причинения вреда (ущерба) охраняемым законом ценностям при </w:t>
            </w: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осуществлении в границах Унечского муниципального района Брянской области муниципального жилищного контроля</w:t>
            </w:r>
            <w:r w:rsidRPr="00B53EE1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на 202</w:t>
            </w: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2</w:t>
            </w:r>
            <w:r w:rsidRPr="00B53EE1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год</w:t>
            </w:r>
          </w:p>
        </w:tc>
      </w:tr>
    </w:tbl>
    <w:p w:rsidR="008E41B4" w:rsidRDefault="008E41B4" w:rsidP="00CC3338">
      <w:pPr>
        <w:tabs>
          <w:tab w:val="left" w:pos="993"/>
        </w:tabs>
        <w:suppressAutoHyphens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41B4" w:rsidRDefault="008E41B4" w:rsidP="00CC3338">
      <w:pPr>
        <w:tabs>
          <w:tab w:val="left" w:pos="993"/>
        </w:tabs>
        <w:suppressAutoHyphens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41B4" w:rsidRDefault="008E41B4" w:rsidP="00CC3338">
      <w:pPr>
        <w:tabs>
          <w:tab w:val="left" w:pos="993"/>
        </w:tabs>
        <w:suppressAutoHyphens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41B4" w:rsidRPr="0024245A" w:rsidRDefault="008E41B4" w:rsidP="00CC3338">
      <w:pPr>
        <w:spacing w:after="0" w:line="240" w:lineRule="auto"/>
        <w:ind w:firstLine="708"/>
        <w:jc w:val="both"/>
        <w:rPr>
          <w:sz w:val="24"/>
          <w:szCs w:val="24"/>
        </w:rPr>
      </w:pPr>
      <w:r w:rsidRPr="0024245A">
        <w:rPr>
          <w:rFonts w:ascii="Times New Roman" w:hAnsi="Times New Roman" w:cs="Times New Roman"/>
          <w:spacing w:val="4"/>
          <w:sz w:val="24"/>
          <w:szCs w:val="24"/>
        </w:rPr>
        <w:t xml:space="preserve">В соответствии со статьей 17.1 </w:t>
      </w:r>
      <w:r w:rsidRPr="0024245A">
        <w:rPr>
          <w:rFonts w:ascii="Times New Roman" w:hAnsi="Times New Roman" w:cs="Times New Roman"/>
          <w:sz w:val="24"/>
          <w:szCs w:val="24"/>
        </w:rPr>
        <w:t>Федерального закона от 06</w:t>
      </w:r>
      <w:r>
        <w:rPr>
          <w:rFonts w:ascii="Times New Roman" w:hAnsi="Times New Roman" w:cs="Times New Roman"/>
          <w:sz w:val="24"/>
          <w:szCs w:val="24"/>
        </w:rPr>
        <w:t>.10.</w:t>
      </w:r>
      <w:r w:rsidRPr="0024245A">
        <w:rPr>
          <w:rFonts w:ascii="Times New Roman" w:hAnsi="Times New Roman" w:cs="Times New Roman"/>
          <w:sz w:val="24"/>
          <w:szCs w:val="24"/>
        </w:rPr>
        <w:t xml:space="preserve">2003 № 131-ФЗ «Об общих принципах организации местного самоуправления в Российской Федерации», </w:t>
      </w:r>
      <w:r w:rsidRPr="0024245A">
        <w:rPr>
          <w:rFonts w:ascii="Times New Roman" w:hAnsi="Times New Roman" w:cs="Times New Roman"/>
          <w:spacing w:val="4"/>
          <w:sz w:val="24"/>
          <w:szCs w:val="24"/>
        </w:rPr>
        <w:t>частью 4 статьи 44 Федерального закона от 31</w:t>
      </w:r>
      <w:r>
        <w:rPr>
          <w:rFonts w:ascii="Times New Roman" w:hAnsi="Times New Roman" w:cs="Times New Roman"/>
          <w:spacing w:val="4"/>
          <w:sz w:val="24"/>
          <w:szCs w:val="24"/>
        </w:rPr>
        <w:t>.07.</w:t>
      </w:r>
      <w:r w:rsidRPr="0024245A">
        <w:rPr>
          <w:rFonts w:ascii="Times New Roman" w:hAnsi="Times New Roman" w:cs="Times New Roman"/>
          <w:spacing w:val="4"/>
          <w:sz w:val="24"/>
          <w:szCs w:val="24"/>
        </w:rPr>
        <w:t>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</w:t>
      </w:r>
      <w:r>
        <w:rPr>
          <w:rFonts w:ascii="Times New Roman" w:hAnsi="Times New Roman" w:cs="Times New Roman"/>
          <w:spacing w:val="4"/>
          <w:sz w:val="24"/>
          <w:szCs w:val="24"/>
        </w:rPr>
        <w:t>.06.</w:t>
      </w:r>
      <w:r w:rsidRPr="0024245A">
        <w:rPr>
          <w:rFonts w:ascii="Times New Roman" w:hAnsi="Times New Roman" w:cs="Times New Roman"/>
          <w:spacing w:val="4"/>
          <w:sz w:val="24"/>
          <w:szCs w:val="24"/>
        </w:rPr>
        <w:t>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rFonts w:ascii="Times New Roman" w:hAnsi="Times New Roman" w:cs="Times New Roman"/>
          <w:spacing w:val="4"/>
          <w:sz w:val="24"/>
          <w:szCs w:val="24"/>
        </w:rPr>
        <w:t>, и</w:t>
      </w:r>
      <w:r w:rsidRPr="00592681">
        <w:rPr>
          <w:rFonts w:ascii="Times New Roman" w:hAnsi="Times New Roman" w:cs="Times New Roman"/>
          <w:sz w:val="24"/>
          <w:szCs w:val="24"/>
        </w:rPr>
        <w:t>тоговым документом (протоколом) по результатам общественного обсуждения от 01.12.2021</w:t>
      </w:r>
      <w:r w:rsidRPr="0024245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</w:p>
    <w:p w:rsidR="008E41B4" w:rsidRPr="0024245A" w:rsidRDefault="008E41B4" w:rsidP="00CC33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24"/>
          <w:szCs w:val="24"/>
        </w:rPr>
      </w:pPr>
    </w:p>
    <w:p w:rsidR="008E41B4" w:rsidRPr="0024245A" w:rsidRDefault="008E41B4" w:rsidP="00CC3338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45A">
        <w:rPr>
          <w:rFonts w:ascii="Times New Roman" w:hAnsi="Times New Roman" w:cs="Times New Roman"/>
          <w:sz w:val="24"/>
          <w:szCs w:val="24"/>
        </w:rPr>
        <w:t>ПОСТАНОВЛЯ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24245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E41B4" w:rsidRPr="0024245A" w:rsidRDefault="008E41B4" w:rsidP="00CC3338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1B4" w:rsidRPr="0024245A" w:rsidRDefault="008E41B4" w:rsidP="00CC3338">
      <w:pPr>
        <w:spacing w:after="0" w:line="240" w:lineRule="auto"/>
        <w:ind w:firstLine="709"/>
        <w:jc w:val="both"/>
        <w:rPr>
          <w:sz w:val="24"/>
          <w:szCs w:val="24"/>
        </w:rPr>
      </w:pPr>
      <w:r w:rsidRPr="0024245A">
        <w:rPr>
          <w:rFonts w:ascii="Times New Roman" w:hAnsi="Times New Roman" w:cs="Times New Roman"/>
          <w:spacing w:val="4"/>
          <w:sz w:val="24"/>
          <w:szCs w:val="24"/>
        </w:rPr>
        <w:t xml:space="preserve">1. Утвердить 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с 01.01.2022 </w:t>
      </w:r>
      <w:r w:rsidRPr="0024245A">
        <w:rPr>
          <w:rFonts w:ascii="Times New Roman" w:hAnsi="Times New Roman" w:cs="Times New Roman"/>
          <w:spacing w:val="4"/>
          <w:sz w:val="24"/>
          <w:szCs w:val="24"/>
        </w:rPr>
        <w:t>прилагаемую Программу профилактики рисков причинения вреда (ущерба) охраняемым законом ценностям при осуществлении в границах Унечского муниципального района Брянской области муниципального жилищного контроля на 2022 год</w:t>
      </w:r>
      <w:r w:rsidRPr="0024245A">
        <w:rPr>
          <w:rFonts w:ascii="Times New Roman" w:hAnsi="Times New Roman" w:cs="Times New Roman"/>
          <w:sz w:val="24"/>
          <w:szCs w:val="24"/>
        </w:rPr>
        <w:t>.</w:t>
      </w:r>
    </w:p>
    <w:p w:rsidR="008E41B4" w:rsidRPr="0024245A" w:rsidRDefault="008E41B4" w:rsidP="00CC333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245A">
        <w:rPr>
          <w:rFonts w:ascii="Times New Roman" w:hAnsi="Times New Roman" w:cs="Times New Roman"/>
          <w:sz w:val="24"/>
          <w:szCs w:val="24"/>
        </w:rPr>
        <w:t xml:space="preserve">2. Разместить настоящее постановление на официальном сайте администрации Унечского района в информационно-телекоммуникационной сети «Интернет» </w:t>
      </w:r>
      <w:hyperlink r:id="rId5" w:history="1">
        <w:r w:rsidRPr="0024245A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24245A"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 w:rsidRPr="0024245A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unradm</w:t>
        </w:r>
        <w:r w:rsidRPr="0024245A"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 w:rsidRPr="0024245A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24245A">
        <w:rPr>
          <w:rFonts w:ascii="Times New Roman" w:hAnsi="Times New Roman" w:cs="Times New Roman"/>
          <w:sz w:val="24"/>
          <w:szCs w:val="24"/>
        </w:rPr>
        <w:t>.</w:t>
      </w:r>
    </w:p>
    <w:p w:rsidR="008E41B4" w:rsidRPr="0024245A" w:rsidRDefault="008E41B4" w:rsidP="00CC33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24245A">
        <w:rPr>
          <w:rFonts w:ascii="Times New Roman" w:hAnsi="Times New Roman" w:cs="Times New Roman"/>
          <w:sz w:val="24"/>
          <w:szCs w:val="24"/>
        </w:rPr>
        <w:t xml:space="preserve">. Контроль за выполнением настоящего постановления возложить на заместителя главы администрации Унечского района </w:t>
      </w:r>
      <w:r>
        <w:rPr>
          <w:rFonts w:ascii="Times New Roman" w:hAnsi="Times New Roman" w:cs="Times New Roman"/>
          <w:sz w:val="24"/>
          <w:szCs w:val="24"/>
        </w:rPr>
        <w:t>Ручко В.В.</w:t>
      </w:r>
    </w:p>
    <w:p w:rsidR="008E41B4" w:rsidRPr="0024245A" w:rsidRDefault="008E41B4" w:rsidP="00CC3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41B4" w:rsidRPr="0024245A" w:rsidRDefault="008E41B4" w:rsidP="00CC3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41B4" w:rsidRPr="0024245A" w:rsidRDefault="008E41B4" w:rsidP="00CC3338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4245A">
        <w:rPr>
          <w:rFonts w:ascii="Times New Roman" w:hAnsi="Times New Roman" w:cs="Times New Roman"/>
          <w:color w:val="000000"/>
          <w:sz w:val="24"/>
          <w:szCs w:val="24"/>
        </w:rPr>
        <w:t>Глава администрации района                                                                          А.М. Кусков</w:t>
      </w:r>
    </w:p>
    <w:p w:rsidR="008E41B4" w:rsidRPr="0024245A" w:rsidRDefault="008E41B4" w:rsidP="00CC3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41B4" w:rsidRDefault="008E41B4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E41B4" w:rsidRDefault="008E41B4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E41B4" w:rsidRDefault="008E41B4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E41B4" w:rsidRDefault="008E41B4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E41B4" w:rsidRDefault="008E41B4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E41B4" w:rsidRDefault="008E41B4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E41B4" w:rsidRDefault="008E41B4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E41B4" w:rsidRDefault="008E41B4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E41B4" w:rsidRDefault="008E41B4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E41B4" w:rsidRDefault="008E41B4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E41B4" w:rsidRDefault="008E41B4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E41B4" w:rsidRPr="003B7C5D" w:rsidRDefault="008E41B4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8E41B4" w:rsidRDefault="008E41B4" w:rsidP="00CC3338">
      <w:pPr>
        <w:spacing w:after="0" w:line="240" w:lineRule="auto"/>
        <w:ind w:left="63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7C5D">
        <w:rPr>
          <w:rFonts w:ascii="Times New Roman" w:hAnsi="Times New Roman" w:cs="Times New Roman"/>
          <w:sz w:val="24"/>
          <w:szCs w:val="24"/>
        </w:rPr>
        <w:t>постановлени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ем</w:t>
      </w:r>
      <w:r w:rsidRPr="003B7C5D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7C5D">
        <w:rPr>
          <w:rFonts w:ascii="Times New Roman" w:hAnsi="Times New Roman" w:cs="Times New Roman"/>
          <w:color w:val="000000"/>
          <w:sz w:val="24"/>
          <w:szCs w:val="24"/>
        </w:rPr>
        <w:t xml:space="preserve">Унечского района </w:t>
      </w:r>
    </w:p>
    <w:p w:rsidR="008E41B4" w:rsidRPr="003B7C5D" w:rsidRDefault="008E41B4" w:rsidP="00CC3338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 w:rsidRPr="003B7C5D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15.12.2021</w:t>
      </w:r>
      <w:r w:rsidRPr="003B7C5D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360</w:t>
      </w:r>
    </w:p>
    <w:p w:rsidR="008E41B4" w:rsidRDefault="008E41B4" w:rsidP="00CC3338">
      <w:pPr>
        <w:spacing w:after="0" w:line="240" w:lineRule="auto"/>
        <w:ind w:left="6379"/>
        <w:jc w:val="center"/>
        <w:rPr>
          <w:rFonts w:ascii="Times New Roman" w:hAnsi="Times New Roman" w:cs="Times New Roman"/>
          <w:sz w:val="28"/>
          <w:szCs w:val="28"/>
        </w:rPr>
      </w:pPr>
    </w:p>
    <w:p w:rsidR="008E41B4" w:rsidRDefault="008E41B4" w:rsidP="00CC3338">
      <w:pPr>
        <w:spacing w:after="0" w:line="240" w:lineRule="auto"/>
        <w:ind w:firstLine="1559"/>
        <w:jc w:val="both"/>
        <w:rPr>
          <w:rFonts w:ascii="Times New Roman" w:hAnsi="Times New Roman" w:cs="Times New Roman"/>
          <w:sz w:val="28"/>
          <w:szCs w:val="28"/>
        </w:rPr>
      </w:pPr>
    </w:p>
    <w:p w:rsidR="008E41B4" w:rsidRDefault="008E41B4" w:rsidP="00CC3338">
      <w:pPr>
        <w:spacing w:after="0" w:line="240" w:lineRule="auto"/>
        <w:ind w:firstLine="1559"/>
        <w:jc w:val="both"/>
        <w:rPr>
          <w:rFonts w:ascii="Times New Roman" w:hAnsi="Times New Roman" w:cs="Times New Roman"/>
          <w:sz w:val="28"/>
          <w:szCs w:val="28"/>
        </w:rPr>
      </w:pPr>
    </w:p>
    <w:p w:rsidR="008E41B4" w:rsidRPr="003B7C5D" w:rsidRDefault="008E41B4" w:rsidP="00CC33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44"/>
      <w:bookmarkEnd w:id="1"/>
      <w:r w:rsidRPr="003B7C5D">
        <w:rPr>
          <w:rFonts w:ascii="Times New Roman" w:hAnsi="Times New Roman" w:cs="Times New Roman"/>
          <w:b/>
          <w:bCs/>
          <w:sz w:val="28"/>
          <w:szCs w:val="28"/>
        </w:rPr>
        <w:t xml:space="preserve">Программа </w:t>
      </w:r>
    </w:p>
    <w:p w:rsidR="008E41B4" w:rsidRPr="00CD2EFE" w:rsidRDefault="008E41B4" w:rsidP="00CC33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2EFE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профилактики рисков причинения вреда (ущерба) охраняемым законом ценностям при </w:t>
      </w:r>
      <w:r w:rsidRPr="00CD2EFE">
        <w:rPr>
          <w:rFonts w:ascii="Times New Roman" w:hAnsi="Times New Roman" w:cs="Times New Roman"/>
          <w:b/>
          <w:bCs/>
          <w:spacing w:val="4"/>
          <w:sz w:val="28"/>
          <w:szCs w:val="28"/>
        </w:rPr>
        <w:t>осуществлении в границах Унечского муниципального района Брянской области муниципального жилищного контроля на 2022 год</w:t>
      </w:r>
    </w:p>
    <w:p w:rsidR="008E41B4" w:rsidRDefault="008E41B4" w:rsidP="00CC33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41B4" w:rsidRPr="003B7C5D" w:rsidRDefault="008E41B4" w:rsidP="00CC33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41B4" w:rsidRPr="003B7C5D" w:rsidRDefault="008E41B4" w:rsidP="00CC3338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Par94"/>
      <w:bookmarkEnd w:id="2"/>
      <w:r w:rsidRPr="003B7C5D">
        <w:rPr>
          <w:rFonts w:ascii="Times New Roman" w:hAnsi="Times New Roman" w:cs="Times New Roman"/>
          <w:b/>
          <w:bCs/>
          <w:sz w:val="28"/>
          <w:szCs w:val="28"/>
        </w:rPr>
        <w:t>Раздел I. 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8E41B4" w:rsidRDefault="008E41B4" w:rsidP="00CC33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41B4" w:rsidRPr="003B7C5D" w:rsidRDefault="008E41B4" w:rsidP="00CC33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Настоящая программа разработана в соответствии со статьей 44 Федерального закона от 31.07.2021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</w:t>
      </w:r>
      <w:r>
        <w:rPr>
          <w:rFonts w:ascii="Times New Roman" w:hAnsi="Times New Roman" w:cs="Times New Roman"/>
          <w:spacing w:val="4"/>
          <w:sz w:val="28"/>
          <w:szCs w:val="28"/>
        </w:rPr>
        <w:t>в границах</w:t>
      </w:r>
      <w:r w:rsidRPr="003B7C5D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3B7C5D">
        <w:rPr>
          <w:rFonts w:ascii="Times New Roman" w:hAnsi="Times New Roman" w:cs="Times New Roman"/>
          <w:color w:val="000000"/>
          <w:sz w:val="28"/>
          <w:szCs w:val="28"/>
        </w:rPr>
        <w:t>Унечского муниципального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жилищного</w:t>
      </w:r>
      <w:r w:rsidRPr="003B7C5D">
        <w:rPr>
          <w:rFonts w:ascii="Times New Roman" w:hAnsi="Times New Roman" w:cs="Times New Roman"/>
          <w:sz w:val="28"/>
          <w:szCs w:val="28"/>
        </w:rPr>
        <w:t xml:space="preserve"> контроля (далее – муниципальный </w:t>
      </w:r>
      <w:r>
        <w:rPr>
          <w:rFonts w:ascii="Times New Roman" w:hAnsi="Times New Roman" w:cs="Times New Roman"/>
          <w:sz w:val="28"/>
          <w:szCs w:val="28"/>
        </w:rPr>
        <w:t>жилищный</w:t>
      </w:r>
      <w:r w:rsidRPr="003B7C5D">
        <w:rPr>
          <w:rFonts w:ascii="Times New Roman" w:hAnsi="Times New Roman" w:cs="Times New Roman"/>
          <w:sz w:val="28"/>
          <w:szCs w:val="28"/>
        </w:rPr>
        <w:t xml:space="preserve"> контроль).</w:t>
      </w:r>
    </w:p>
    <w:p w:rsidR="008E41B4" w:rsidRDefault="008E41B4" w:rsidP="00CC333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статьи 12 Устава муниципального образования «Унечский муниципальный район Брянской области» органы местного самоуправления организуют и осуществляют на территории района муниципальный контроль по вопросам, предусмотренным федеральными законами. </w:t>
      </w:r>
      <w:bookmarkStart w:id="3" w:name="sub_17102"/>
    </w:p>
    <w:bookmarkEnd w:id="3"/>
    <w:p w:rsidR="008E41B4" w:rsidRPr="00730C5D" w:rsidRDefault="008E41B4" w:rsidP="00CC33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Муниципальный жилищный контроль осуществляется на основании </w:t>
      </w:r>
      <w:r w:rsidRPr="00730C5D">
        <w:rPr>
          <w:rFonts w:ascii="Times New Roman" w:hAnsi="Times New Roman" w:cs="Times New Roman"/>
          <w:sz w:val="28"/>
          <w:szCs w:val="28"/>
        </w:rPr>
        <w:t>Постановлен</w:t>
      </w:r>
      <w:r>
        <w:rPr>
          <w:rFonts w:ascii="Times New Roman" w:hAnsi="Times New Roman" w:cs="Times New Roman"/>
          <w:sz w:val="28"/>
          <w:szCs w:val="28"/>
        </w:rPr>
        <w:t>ия</w:t>
      </w:r>
      <w:r w:rsidRPr="00730C5D">
        <w:rPr>
          <w:rFonts w:ascii="Times New Roman" w:hAnsi="Times New Roman" w:cs="Times New Roman"/>
          <w:sz w:val="28"/>
          <w:szCs w:val="28"/>
        </w:rPr>
        <w:t xml:space="preserve"> администрации Унечского района </w:t>
      </w:r>
      <w:r w:rsidRPr="00525146">
        <w:rPr>
          <w:rFonts w:ascii="Times New Roman" w:hAnsi="Times New Roman" w:cs="Times New Roman"/>
          <w:sz w:val="28"/>
          <w:szCs w:val="28"/>
        </w:rPr>
        <w:t>от 11.01.2021 № 1 «Об</w:t>
      </w:r>
      <w:r w:rsidRPr="00730C5D">
        <w:rPr>
          <w:rFonts w:ascii="Times New Roman" w:hAnsi="Times New Roman" w:cs="Times New Roman"/>
          <w:sz w:val="28"/>
          <w:szCs w:val="28"/>
        </w:rPr>
        <w:t xml:space="preserve"> утверждении административного регламента осуществления муниципального </w:t>
      </w:r>
      <w:r>
        <w:rPr>
          <w:rFonts w:ascii="Times New Roman" w:hAnsi="Times New Roman" w:cs="Times New Roman"/>
          <w:sz w:val="28"/>
          <w:szCs w:val="28"/>
        </w:rPr>
        <w:t>жилищного</w:t>
      </w:r>
      <w:r w:rsidRPr="00730C5D">
        <w:rPr>
          <w:rFonts w:ascii="Times New Roman" w:hAnsi="Times New Roman" w:cs="Times New Roman"/>
          <w:sz w:val="28"/>
          <w:szCs w:val="28"/>
        </w:rPr>
        <w:t xml:space="preserve"> контроля»</w:t>
      </w:r>
      <w:r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дополнениями);</w:t>
      </w:r>
    </w:p>
    <w:p w:rsidR="008E41B4" w:rsidRPr="007C553C" w:rsidRDefault="008E41B4" w:rsidP="00CC33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3C">
        <w:rPr>
          <w:rFonts w:ascii="Times New Roman" w:hAnsi="Times New Roman" w:cs="Times New Roman"/>
          <w:color w:val="000000"/>
          <w:sz w:val="28"/>
          <w:szCs w:val="28"/>
        </w:rPr>
        <w:t>Предметом муниципального жилищного контроля является проверка</w:t>
      </w:r>
      <w:r w:rsidRPr="007C553C">
        <w:rPr>
          <w:rFonts w:ascii="Times New Roman" w:hAnsi="Times New Roman" w:cs="Times New Roman"/>
          <w:sz w:val="28"/>
          <w:szCs w:val="28"/>
        </w:rPr>
        <w:t xml:space="preserve"> соблюдения юридическими лицами, индивидуальными предпринимателями и гражданами установленных в отношении муниципального жилищного фонда федеральными законами и законами Брянской области в сфере жилищных отношений, а также муниципальными правовыми актами обязательных требований:</w:t>
      </w:r>
    </w:p>
    <w:p w:rsidR="008E41B4" w:rsidRPr="007C553C" w:rsidRDefault="008E41B4" w:rsidP="00CC33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3C">
        <w:rPr>
          <w:rFonts w:ascii="Times New Roman" w:hAnsi="Times New Roman" w:cs="Times New Roman"/>
          <w:sz w:val="28"/>
          <w:szCs w:val="28"/>
        </w:rPr>
        <w:t>использования и сохранности муниципального жилищного фонда;</w:t>
      </w:r>
    </w:p>
    <w:p w:rsidR="008E41B4" w:rsidRPr="007C553C" w:rsidRDefault="008E41B4" w:rsidP="00CC33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3C">
        <w:rPr>
          <w:rFonts w:ascii="Times New Roman" w:hAnsi="Times New Roman" w:cs="Times New Roman"/>
          <w:sz w:val="28"/>
          <w:szCs w:val="28"/>
        </w:rPr>
        <w:t>использования и содержания общего имущества собственников помещений в многоквартирных домах, в составе которых находится муниципальный жилищный фонд, выполнения работ по его содержанию и ремонту;</w:t>
      </w:r>
    </w:p>
    <w:p w:rsidR="008E41B4" w:rsidRPr="007C553C" w:rsidRDefault="008E41B4" w:rsidP="00CC33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3C">
        <w:rPr>
          <w:rFonts w:ascii="Times New Roman" w:hAnsi="Times New Roman" w:cs="Times New Roman"/>
          <w:sz w:val="28"/>
          <w:szCs w:val="28"/>
        </w:rPr>
        <w:t>соблюдения правил пользования жилыми помещениями нанимателем и (или) проживающими совместно с ним членами его семьи, в том числе использования жилого помещения по назначению;</w:t>
      </w:r>
    </w:p>
    <w:p w:rsidR="008E41B4" w:rsidRPr="007C553C" w:rsidRDefault="008E41B4" w:rsidP="00CC33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3C">
        <w:rPr>
          <w:rFonts w:ascii="Times New Roman" w:hAnsi="Times New Roman" w:cs="Times New Roman"/>
          <w:sz w:val="28"/>
          <w:szCs w:val="28"/>
        </w:rPr>
        <w:t>предоставления коммунальных услуг в многоквартирных домах, в составе которых находится муниципальный жилищный фонд;</w:t>
      </w:r>
    </w:p>
    <w:p w:rsidR="008E41B4" w:rsidRPr="007C553C" w:rsidRDefault="008E41B4" w:rsidP="00CC3338">
      <w:pPr>
        <w:pStyle w:val="1"/>
        <w:tabs>
          <w:tab w:val="left" w:pos="-180"/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3C">
        <w:rPr>
          <w:rFonts w:ascii="Times New Roman" w:hAnsi="Times New Roman" w:cs="Times New Roman"/>
          <w:sz w:val="28"/>
          <w:szCs w:val="28"/>
        </w:rPr>
        <w:t>соблюдения энергетической эффективности и оснащенности помещений многоквартирных домов, в составе которых находится муниципальный жилищный фонд, приборами учета используемых энергетических ресурсов.</w:t>
      </w:r>
    </w:p>
    <w:p w:rsidR="008E41B4" w:rsidRPr="007C553C" w:rsidRDefault="008E41B4" w:rsidP="00CC33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C553C">
        <w:rPr>
          <w:rFonts w:ascii="Times New Roman" w:hAnsi="Times New Roman" w:cs="Times New Roman"/>
          <w:sz w:val="28"/>
          <w:szCs w:val="28"/>
        </w:rPr>
        <w:t>лановые проверки юридически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7C553C">
        <w:rPr>
          <w:rFonts w:ascii="Times New Roman" w:hAnsi="Times New Roman" w:cs="Times New Roman"/>
          <w:sz w:val="28"/>
          <w:szCs w:val="28"/>
        </w:rPr>
        <w:t xml:space="preserve"> лиц, индивидуальных предпринимателей, граждан не проводились, так как не были запланированы на 2020 год.</w:t>
      </w:r>
    </w:p>
    <w:p w:rsidR="008E41B4" w:rsidRPr="007C553C" w:rsidRDefault="008E41B4" w:rsidP="00CC33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7C553C">
        <w:rPr>
          <w:rFonts w:ascii="Times New Roman" w:hAnsi="Times New Roman" w:cs="Times New Roman"/>
          <w:sz w:val="28"/>
          <w:szCs w:val="28"/>
        </w:rPr>
        <w:t>неплановые проверки не проводились в связи с отсутствием обращений граждан о нарушении их прав и отсутствия угрозы причинения вреда жизни, здоровью граждан, вреда животным, растениям, окружающей среде, объектам культурного наследия, а также угрозы чрезвычайных ситуаций природного и техногенного характера.</w:t>
      </w:r>
    </w:p>
    <w:p w:rsidR="008E41B4" w:rsidRDefault="008E41B4" w:rsidP="00CC3338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развития и осуществления профилактической деятельности на территории Унечского муниципального района Брянской области в 2020 году:</w:t>
      </w:r>
    </w:p>
    <w:p w:rsidR="008E41B4" w:rsidRDefault="008E41B4" w:rsidP="00CC3338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поддерживались в актуальном состоянии и размещались на официальном сайте администрации в информационно-телекоммуникационной сети «Интернет» (далее - официальный сайт администрации) перечни нормативных правовых актов, содержащих обязательные требования, требования, установленные муниципальными правовыми актами, соблюдение которых оценивается при проведении мероприятий по осуществлению муниципального жилищного контроля, а также тексты соответствующих нормативных правовых актов;</w:t>
      </w:r>
    </w:p>
    <w:p w:rsidR="008E41B4" w:rsidRDefault="008E41B4" w:rsidP="00CC3338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поддерживались</w:t>
      </w:r>
      <w:r>
        <w:rPr>
          <w:rFonts w:ascii="Times New Roman" w:hAnsi="Times New Roman" w:cs="Times New Roman"/>
          <w:sz w:val="28"/>
          <w:szCs w:val="28"/>
        </w:rPr>
        <w:t xml:space="preserve"> в актуальном состоянии и размеща</w:t>
      </w:r>
      <w:r>
        <w:rPr>
          <w:rFonts w:ascii="Times New Roman" w:hAnsi="Times New Roman" w:cs="Times New Roman"/>
          <w:sz w:val="28"/>
          <w:szCs w:val="28"/>
          <w:lang w:eastAsia="en-US"/>
        </w:rPr>
        <w:t>лись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перечни обязательных требований, требований, установленных муниципальными правовыми актами, соблюдение которых оценивается при проведении мероприятий по осуществлению муниципальн</w:t>
      </w:r>
      <w:r>
        <w:rPr>
          <w:rFonts w:ascii="Times New Roman" w:hAnsi="Times New Roman" w:cs="Times New Roman"/>
          <w:sz w:val="28"/>
          <w:szCs w:val="28"/>
          <w:lang w:eastAsia="en-US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жилищного контрол</w:t>
      </w:r>
      <w:r>
        <w:rPr>
          <w:rFonts w:ascii="Times New Roman" w:hAnsi="Times New Roman" w:cs="Times New Roman"/>
          <w:sz w:val="28"/>
          <w:szCs w:val="28"/>
          <w:lang w:eastAsia="en-US"/>
        </w:rPr>
        <w:t>я;</w:t>
      </w:r>
    </w:p>
    <w:p w:rsidR="008E41B4" w:rsidRDefault="008E41B4" w:rsidP="00CC3338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поддерживались</w:t>
      </w:r>
      <w:r>
        <w:rPr>
          <w:rFonts w:ascii="Times New Roman" w:hAnsi="Times New Roman" w:cs="Times New Roman"/>
          <w:sz w:val="28"/>
          <w:szCs w:val="28"/>
        </w:rPr>
        <w:t xml:space="preserve"> в актуальном состоянии размещенные на официальном сайте администрации перечни наиболее часто встречающихся в деятельности подконтрольных субъектов нарушений обязательных требований, требований, установленных муниципальными правовыми актами и рекомендации в отношении мер принимаемых подконтрольными субъектами в целях недопущения нарушений данных требований;</w:t>
      </w:r>
    </w:p>
    <w:p w:rsidR="008E41B4" w:rsidRDefault="008E41B4" w:rsidP="00CC3338">
      <w:pPr>
        <w:pStyle w:val="ConsPlusNormal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актуализировалось руководство по соблюдению обязательных требований, требований, установленных муниципальными правовыми актами размещенное на официальном сайте администрации;</w:t>
      </w:r>
    </w:p>
    <w:p w:rsidR="008E41B4" w:rsidRDefault="008E41B4" w:rsidP="00CC3338">
      <w:pPr>
        <w:pStyle w:val="ConsPlusNormal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необходимости обобщалась и анализировалась правоприменительная практика контрольной деятельности, в рамках осуществления муниципального жилищного контроля и размещался обзор правоприменительной практики на официальном сайте администрации;</w:t>
      </w:r>
    </w:p>
    <w:p w:rsidR="008E41B4" w:rsidRDefault="008E41B4" w:rsidP="00CC3338">
      <w:pPr>
        <w:pStyle w:val="ConsPlusNormal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необходимости выдавались предостережения о недопустимости нарушений обязательных требований, требований, установленных муниципальными правовыми актами;</w:t>
      </w:r>
    </w:p>
    <w:p w:rsidR="008E41B4" w:rsidRDefault="008E41B4" w:rsidP="00CC3338">
      <w:pPr>
        <w:pStyle w:val="ConsPlusNormal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осуществлялось консультирование по вопросам соблюдения обязательных требований, требований, установленных муниципальными правовыми актами;</w:t>
      </w:r>
    </w:p>
    <w:p w:rsidR="008E41B4" w:rsidRPr="00525146" w:rsidRDefault="008E41B4" w:rsidP="00CD2E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5146">
        <w:rPr>
          <w:rFonts w:ascii="Times New Roman" w:hAnsi="Times New Roman" w:cs="Times New Roman"/>
          <w:sz w:val="28"/>
          <w:szCs w:val="28"/>
        </w:rPr>
        <w:t xml:space="preserve">Среди часто встречающихся нарушений требований законодательства в жилищной сфере на территории Российской Федерации является - ненадлежащее содержание общедомового имущества многоквартирных домов организациями, осуществляющими обслуживание данными домами. </w:t>
      </w:r>
    </w:p>
    <w:p w:rsidR="008E41B4" w:rsidRPr="00525146" w:rsidRDefault="008E41B4" w:rsidP="00CC3338">
      <w:pPr>
        <w:pStyle w:val="NormalWeb"/>
        <w:spacing w:beforeAutospacing="0" w:after="0" w:afterAutospacing="0"/>
        <w:ind w:right="0" w:firstLine="709"/>
        <w:rPr>
          <w:sz w:val="28"/>
          <w:szCs w:val="28"/>
        </w:rPr>
      </w:pPr>
      <w:r w:rsidRPr="00525146">
        <w:rPr>
          <w:sz w:val="28"/>
          <w:szCs w:val="28"/>
        </w:rPr>
        <w:t xml:space="preserve">С целью недопущения нарушений обязательных требований действующего законодательства организациям, осуществляющим предпринимательскую деятельность по управлению многоквартирными домами необходимо выполнять работы по обслуживанию общедомового имущества в соответствии с требованиями Жилищного кодекса РФ, </w:t>
      </w:r>
      <w:hyperlink r:id="rId6" w:history="1">
        <w:r w:rsidRPr="00CD2EFE">
          <w:rPr>
            <w:rStyle w:val="Hyperlink"/>
            <w:color w:val="auto"/>
            <w:sz w:val="28"/>
            <w:szCs w:val="28"/>
            <w:u w:val="none"/>
          </w:rPr>
          <w:t>Правил</w:t>
        </w:r>
      </w:hyperlink>
      <w:r w:rsidRPr="00525146">
        <w:rPr>
          <w:sz w:val="28"/>
          <w:szCs w:val="28"/>
        </w:rPr>
        <w:t xml:space="preserve"> содержания общего имущества в многоквартирном доме, утвержденных Постановлением Правительства РФ от 13.08.2006 № 491, Минимального </w:t>
      </w:r>
      <w:hyperlink r:id="rId7" w:history="1">
        <w:r w:rsidRPr="00CD2EFE">
          <w:rPr>
            <w:rStyle w:val="Hyperlink"/>
            <w:color w:val="auto"/>
            <w:sz w:val="28"/>
            <w:szCs w:val="28"/>
            <w:u w:val="none"/>
          </w:rPr>
          <w:t>перечня</w:t>
        </w:r>
      </w:hyperlink>
      <w:r w:rsidRPr="00CD2EFE">
        <w:rPr>
          <w:color w:val="auto"/>
          <w:sz w:val="28"/>
          <w:szCs w:val="28"/>
        </w:rPr>
        <w:t xml:space="preserve"> </w:t>
      </w:r>
      <w:r w:rsidRPr="00525146">
        <w:rPr>
          <w:sz w:val="28"/>
          <w:szCs w:val="28"/>
        </w:rPr>
        <w:t>услуг и работ, необходимых для обеспечения надлежащего содержания общего имущества в многоквартирном доме, утвержденного Постановлением Правительства РФ от 03.04.2013 № 290, Правил и норм технической эксплуатации жилищного фонда, утвержденных Постановлением Госстроя от 27.09.2003 № 170,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РФ от 06.05.2011 № 354, а также заключенных с собственниками договоров управления многоквартирными домами.</w:t>
      </w:r>
    </w:p>
    <w:p w:rsidR="008E41B4" w:rsidRPr="00525146" w:rsidRDefault="008E41B4" w:rsidP="00CC3338">
      <w:pPr>
        <w:pStyle w:val="NormalWeb"/>
        <w:spacing w:beforeAutospacing="0" w:after="0" w:afterAutospacing="0"/>
        <w:ind w:right="0" w:firstLine="709"/>
        <w:rPr>
          <w:sz w:val="28"/>
          <w:szCs w:val="28"/>
        </w:rPr>
      </w:pPr>
      <w:r w:rsidRPr="00525146">
        <w:rPr>
          <w:sz w:val="28"/>
          <w:szCs w:val="28"/>
        </w:rPr>
        <w:t>В вышеприведенных нормах законодательства указаны необходимые работы для надлежащего содержания общего имущества многоквартирных домов, их объемы, периодичность, порядок предоставления коммунальных услуг.  </w:t>
      </w:r>
    </w:p>
    <w:p w:rsidR="008E41B4" w:rsidRPr="00525146" w:rsidRDefault="008E41B4" w:rsidP="00CC33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146">
        <w:rPr>
          <w:rFonts w:ascii="Times New Roman" w:hAnsi="Times New Roman" w:cs="Times New Roman"/>
          <w:sz w:val="28"/>
          <w:szCs w:val="28"/>
        </w:rPr>
        <w:t>Для предотвращения штрафных санкций администрация Унечского района рекомендует организациям, осуществляющим обслуживание многоквартирных домов, соблюдать требования действующего законодательства, а также своевременно принимать необходимые меры на поступающие обращения и жалобы собственников помещений домов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41B4" w:rsidRDefault="008E41B4" w:rsidP="00CC3338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ar175"/>
      <w:bookmarkEnd w:id="4"/>
    </w:p>
    <w:p w:rsidR="008E41B4" w:rsidRPr="002805B6" w:rsidRDefault="008E41B4" w:rsidP="00CC3338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805B6">
        <w:rPr>
          <w:rFonts w:ascii="Times New Roman" w:hAnsi="Times New Roman" w:cs="Times New Roman"/>
          <w:b/>
          <w:bCs/>
          <w:sz w:val="28"/>
          <w:szCs w:val="28"/>
        </w:rPr>
        <w:t>Раздел II. Цели и задачи реализации программы профилактики</w:t>
      </w:r>
    </w:p>
    <w:p w:rsidR="008E41B4" w:rsidRDefault="008E41B4" w:rsidP="00CC33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1B4" w:rsidRPr="002805B6" w:rsidRDefault="008E41B4" w:rsidP="00CC3338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2805B6">
        <w:rPr>
          <w:rFonts w:ascii="Times New Roman" w:hAnsi="Times New Roman" w:cs="Times New Roman"/>
          <w:b/>
          <w:bCs/>
          <w:sz w:val="28"/>
          <w:szCs w:val="28"/>
        </w:rPr>
        <w:t>Основными целями программы профилактики являются:</w:t>
      </w:r>
    </w:p>
    <w:p w:rsidR="008E41B4" w:rsidRDefault="008E41B4" w:rsidP="00CC3338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E41B4" w:rsidRDefault="008E41B4" w:rsidP="00CC3338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8E41B4" w:rsidRDefault="008E41B4" w:rsidP="00CC3338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8E41B4" w:rsidRDefault="008E41B4" w:rsidP="00CC3338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8E41B4" w:rsidRDefault="008E41B4" w:rsidP="00CC3338">
      <w:pPr>
        <w:pStyle w:val="ListParagraph"/>
        <w:spacing w:after="0" w:line="240" w:lineRule="auto"/>
        <w:ind w:left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E41B4" w:rsidRPr="002805B6" w:rsidRDefault="008E41B4" w:rsidP="00CC3338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2805B6">
        <w:rPr>
          <w:rFonts w:ascii="Times New Roman" w:hAnsi="Times New Roman" w:cs="Times New Roman"/>
          <w:b/>
          <w:bCs/>
          <w:sz w:val="28"/>
          <w:szCs w:val="28"/>
        </w:rPr>
        <w:t>Проведение профилактических мероприятий программы профилактики направлено на решение следующих задач:</w:t>
      </w:r>
    </w:p>
    <w:p w:rsidR="008E41B4" w:rsidRDefault="008E41B4" w:rsidP="00CC3338">
      <w:pPr>
        <w:pStyle w:val="ListParagraph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E41B4" w:rsidRDefault="008E41B4" w:rsidP="00CC3338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Укрепление системы профилактики нарушений рисков причинения вреда (ущерба) охраняемым законом ценностям;</w:t>
      </w:r>
    </w:p>
    <w:p w:rsidR="008E41B4" w:rsidRDefault="008E41B4" w:rsidP="00CC3338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правосознания и правовой культуры руководителей юридических лиц, индивидуальных предпринимателей и граждан;</w:t>
      </w:r>
    </w:p>
    <w:p w:rsidR="008E41B4" w:rsidRDefault="008E41B4" w:rsidP="00CC3338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8E41B4" w:rsidRDefault="008E41B4" w:rsidP="00CC3338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 w:rsidR="008E41B4" w:rsidRDefault="008E41B4" w:rsidP="00CC3338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риска; </w:t>
      </w:r>
    </w:p>
    <w:p w:rsidR="008E41B4" w:rsidRDefault="008E41B4" w:rsidP="00CC3338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E41B4" w:rsidRPr="002805B6" w:rsidRDefault="008E41B4" w:rsidP="00CC3338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805B6">
        <w:rPr>
          <w:rFonts w:ascii="Times New Roman" w:hAnsi="Times New Roman" w:cs="Times New Roman"/>
          <w:b/>
          <w:bCs/>
          <w:sz w:val="28"/>
          <w:szCs w:val="28"/>
        </w:rPr>
        <w:t>Раздел III. Перечень профилактических мероприятий, сроки (периодичность) их проведения</w:t>
      </w:r>
    </w:p>
    <w:p w:rsidR="008E41B4" w:rsidRDefault="008E41B4" w:rsidP="00CC3338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10411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614"/>
        <w:gridCol w:w="2977"/>
        <w:gridCol w:w="4253"/>
      </w:tblGrid>
      <w:tr w:rsidR="008E41B4" w:rsidRPr="00B53EE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1B4" w:rsidRPr="00B53EE1" w:rsidRDefault="008E41B4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EE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1B4" w:rsidRPr="00B53EE1" w:rsidRDefault="008E41B4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EE1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1B4" w:rsidRPr="00B53EE1" w:rsidRDefault="008E41B4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EE1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1B4" w:rsidRPr="00B53EE1" w:rsidRDefault="008E41B4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EE1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подразделение, ответственное за реализацию</w:t>
            </w:r>
          </w:p>
        </w:tc>
      </w:tr>
      <w:tr w:rsidR="008E41B4" w:rsidRPr="00B53EE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1B4" w:rsidRPr="00B53EE1" w:rsidRDefault="008E41B4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EE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1B4" w:rsidRDefault="008E41B4" w:rsidP="00CD2EFE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Информирование по вопросам соблюдения обязательных требований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1B4" w:rsidRPr="00B53EE1" w:rsidRDefault="008E41B4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EE1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1B4" w:rsidRPr="00B53EE1" w:rsidRDefault="008E41B4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E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 w:rsidRPr="00B53EE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Унечского района, сектор контроля администрации Унечского района</w:t>
            </w:r>
          </w:p>
        </w:tc>
      </w:tr>
      <w:tr w:rsidR="008E41B4" w:rsidRPr="00B53EE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1B4" w:rsidRPr="00B53EE1" w:rsidRDefault="008E41B4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EE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1B4" w:rsidRDefault="008E41B4" w:rsidP="00CD2EFE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1B4" w:rsidRPr="00F368D7" w:rsidRDefault="008E41B4" w:rsidP="00CD2EFE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6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1 июля года, следующего за отчетным годом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1B4" w:rsidRPr="00B53EE1" w:rsidRDefault="008E41B4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E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 w:rsidRPr="00B53EE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Унечского района, сектор контроля администрации Унечского района</w:t>
            </w:r>
          </w:p>
        </w:tc>
      </w:tr>
      <w:tr w:rsidR="008E41B4" w:rsidRPr="00B53EE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1B4" w:rsidRPr="00B53EE1" w:rsidRDefault="008E41B4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EE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1B4" w:rsidRDefault="008E41B4" w:rsidP="00CD2EFE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Объявление предостережений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1B4" w:rsidRDefault="008E41B4" w:rsidP="00CD2EFE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 при наличии оснований, предусмотренных статьей 49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1B4" w:rsidRPr="00B53EE1" w:rsidRDefault="008E41B4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E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 w:rsidRPr="00B53EE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Унечского района, сектор контроля администрации Унечского района</w:t>
            </w:r>
          </w:p>
        </w:tc>
      </w:tr>
      <w:tr w:rsidR="008E41B4" w:rsidRPr="00B53EE1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1B4" w:rsidRPr="00B53EE1" w:rsidRDefault="008E41B4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EE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1B4" w:rsidRDefault="008E41B4" w:rsidP="00CD2EFE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1B4" w:rsidRDefault="008E41B4" w:rsidP="00CD2EFE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обращения подконтрольных субъектов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1B4" w:rsidRPr="00B53EE1" w:rsidRDefault="008E41B4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E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 w:rsidRPr="00B53EE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Унечского района, сектор контроля администрации Унечского района</w:t>
            </w:r>
          </w:p>
        </w:tc>
      </w:tr>
      <w:tr w:rsidR="008E41B4" w:rsidRPr="00B53EE1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1B4" w:rsidRPr="00B53EE1" w:rsidRDefault="008E41B4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EE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1B4" w:rsidRDefault="008E41B4" w:rsidP="00CD2EFE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1B4" w:rsidRPr="00B53EE1" w:rsidRDefault="008E41B4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E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 квартал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1B4" w:rsidRPr="00B53EE1" w:rsidRDefault="008E41B4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E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 w:rsidRPr="00B53EE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Унечского района, сектор контроля администрации Унечского района</w:t>
            </w:r>
          </w:p>
        </w:tc>
      </w:tr>
    </w:tbl>
    <w:p w:rsidR="008E41B4" w:rsidRDefault="008E41B4" w:rsidP="00CC3338">
      <w:pPr>
        <w:spacing w:after="0" w:line="240" w:lineRule="auto"/>
        <w:jc w:val="both"/>
        <w:outlineLvl w:val="1"/>
        <w:rPr>
          <w:rFonts w:ascii="Times New Roman" w:hAnsi="Times New Roman" w:cs="Times New Roman"/>
          <w:i/>
          <w:iCs/>
          <w:sz w:val="28"/>
          <w:szCs w:val="28"/>
        </w:rPr>
      </w:pPr>
    </w:p>
    <w:p w:rsidR="008E41B4" w:rsidRDefault="008E41B4" w:rsidP="00CC33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Консультирование контролируемых лиц осуществляется должностным лицом, уполномоченным осуществлять муниципальный </w:t>
      </w:r>
      <w:r>
        <w:rPr>
          <w:rFonts w:ascii="Times New Roman" w:hAnsi="Times New Roman" w:cs="Times New Roman"/>
          <w:color w:val="000000"/>
          <w:sz w:val="28"/>
          <w:szCs w:val="28"/>
        </w:rPr>
        <w:t>жилищный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контроль, по телефону, посредством видео-конференц-связи, на личном приеме либо в ходе проведения профилактических мероприятий, контрольных мероприятий и не должно превышать 15 минут.</w:t>
      </w:r>
    </w:p>
    <w:p w:rsidR="008E41B4" w:rsidRDefault="008E41B4" w:rsidP="00CC33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Консультирование осуществляется в устной или письменной форме по следующим вопросам:</w:t>
      </w:r>
    </w:p>
    <w:p w:rsidR="008E41B4" w:rsidRPr="00963C40" w:rsidRDefault="008E41B4" w:rsidP="00CC3338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1) организация и осуществление муниципального </w:t>
      </w:r>
      <w:r>
        <w:rPr>
          <w:rFonts w:ascii="Times New Roman" w:hAnsi="Times New Roman" w:cs="Times New Roman"/>
          <w:color w:val="000000"/>
          <w:sz w:val="28"/>
          <w:szCs w:val="28"/>
        </w:rPr>
        <w:t>жилищного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 контроля;</w:t>
      </w:r>
    </w:p>
    <w:p w:rsidR="008E41B4" w:rsidRPr="00963C40" w:rsidRDefault="008E41B4" w:rsidP="00CC3338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2) порядок осуществления контрольных мероприятий, установленных </w:t>
      </w:r>
      <w:r>
        <w:rPr>
          <w:rFonts w:ascii="Times New Roman" w:hAnsi="Times New Roman" w:cs="Times New Roman"/>
          <w:color w:val="000000"/>
          <w:sz w:val="28"/>
          <w:szCs w:val="28"/>
        </w:rPr>
        <w:t>положением по осуществлению муниципального жилищного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контроля в границах Унечского муниципального района Брянской области, утвержденным решением Унечского районного </w:t>
      </w:r>
      <w:r>
        <w:rPr>
          <w:rFonts w:ascii="Times New Roman" w:hAnsi="Times New Roman" w:cs="Times New Roman"/>
          <w:sz w:val="28"/>
          <w:szCs w:val="28"/>
        </w:rPr>
        <w:t>Совета народных депутатов от 03.12.2021 № 6-144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E41B4" w:rsidRPr="00963C40" w:rsidRDefault="008E41B4" w:rsidP="00CC3338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3) порядок обжалования действий (бездействия) должностных лиц, уполномоченных осуществлять муниципальный </w:t>
      </w:r>
      <w:r>
        <w:rPr>
          <w:rFonts w:ascii="Times New Roman" w:hAnsi="Times New Roman" w:cs="Times New Roman"/>
          <w:color w:val="000000"/>
          <w:sz w:val="28"/>
          <w:szCs w:val="28"/>
        </w:rPr>
        <w:t>жилищный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контроль;</w:t>
      </w:r>
    </w:p>
    <w:p w:rsidR="008E41B4" w:rsidRDefault="008E41B4" w:rsidP="00CC3338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41B4" w:rsidRDefault="008E41B4" w:rsidP="00CC3338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:rsidR="008E41B4" w:rsidRPr="00D937BE" w:rsidRDefault="008E41B4" w:rsidP="00CC3338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Консультирование в письменной форме осуществляется должностным лицом, уполномоченным осуществлять муниципальный </w:t>
      </w:r>
      <w:r>
        <w:rPr>
          <w:rFonts w:ascii="Times New Roman" w:hAnsi="Times New Roman" w:cs="Times New Roman"/>
          <w:color w:val="000000"/>
          <w:sz w:val="28"/>
          <w:szCs w:val="28"/>
        </w:rPr>
        <w:t>жилищный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контроль, в следующих случаях:</w:t>
      </w:r>
    </w:p>
    <w:p w:rsidR="008E41B4" w:rsidRPr="00963C40" w:rsidRDefault="008E41B4" w:rsidP="00CC3338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8E41B4" w:rsidRPr="00963C40" w:rsidRDefault="008E41B4" w:rsidP="00CC3338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2) за время консультирования предоставить в устной форме ответ на поставленные вопросы невозможно;</w:t>
      </w:r>
    </w:p>
    <w:p w:rsidR="008E41B4" w:rsidRDefault="008E41B4" w:rsidP="00CC3338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i/>
          <w:iCs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3) ответ на поставленные вопросы требует дополнительного запроса сведений.</w:t>
      </w:r>
    </w:p>
    <w:p w:rsidR="008E41B4" w:rsidRDefault="008E41B4" w:rsidP="00CC3338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E41B4" w:rsidRPr="00D937BE" w:rsidRDefault="008E41B4" w:rsidP="00CC3338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937BE">
        <w:rPr>
          <w:rFonts w:ascii="Times New Roman" w:hAnsi="Times New Roman" w:cs="Times New Roman"/>
          <w:b/>
          <w:bCs/>
          <w:sz w:val="28"/>
          <w:szCs w:val="28"/>
        </w:rPr>
        <w:t>Раздел IV. Показатели результативности и эффективности программы профилактики</w:t>
      </w:r>
    </w:p>
    <w:p w:rsidR="008E41B4" w:rsidRDefault="008E41B4" w:rsidP="00CC33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74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7088"/>
        <w:gridCol w:w="2557"/>
      </w:tblGrid>
      <w:tr w:rsidR="008E41B4" w:rsidRPr="00B53EE1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1B4" w:rsidRPr="00B53EE1" w:rsidRDefault="008E41B4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EE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1B4" w:rsidRPr="00B53EE1" w:rsidRDefault="008E41B4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EE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1B4" w:rsidRPr="00B53EE1" w:rsidRDefault="008E41B4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EE1"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</w:tc>
      </w:tr>
      <w:tr w:rsidR="008E41B4" w:rsidRPr="00B53EE1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1B4" w:rsidRPr="00B53EE1" w:rsidRDefault="008E41B4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EE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1B4" w:rsidRPr="00B53EE1" w:rsidRDefault="008E41B4" w:rsidP="00CD2EF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EE1">
              <w:rPr>
                <w:rFonts w:ascii="Times New Roman" w:hAnsi="Times New Roman" w:cs="Times New Roman"/>
                <w:sz w:val="24"/>
                <w:szCs w:val="24"/>
              </w:rPr>
              <w:t>Полнота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1B4" w:rsidRPr="00B53EE1" w:rsidRDefault="008E41B4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EE1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8E41B4" w:rsidRPr="00B53EE1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1B4" w:rsidRPr="00B53EE1" w:rsidRDefault="008E41B4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EE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1B4" w:rsidRPr="00B53EE1" w:rsidRDefault="008E41B4" w:rsidP="00CD2EF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EE1">
              <w:rPr>
                <w:rFonts w:ascii="Times New Roman" w:hAnsi="Times New Roman" w:cs="Times New Roman"/>
                <w:sz w:val="24"/>
                <w:szCs w:val="24"/>
              </w:rPr>
              <w:t>Удовлетворенность контролируемых лиц и их представителями консультированием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1B4" w:rsidRPr="00B53EE1" w:rsidRDefault="008E41B4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EE1">
              <w:rPr>
                <w:rFonts w:ascii="Times New Roman" w:hAnsi="Times New Roman" w:cs="Times New Roman"/>
                <w:sz w:val="24"/>
                <w:szCs w:val="24"/>
              </w:rPr>
              <w:t>100 % от числа обратившихся</w:t>
            </w:r>
          </w:p>
        </w:tc>
      </w:tr>
      <w:tr w:rsidR="008E41B4" w:rsidRPr="00B53EE1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1B4" w:rsidRPr="00B53EE1" w:rsidRDefault="008E41B4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EE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1B4" w:rsidRPr="00B53EE1" w:rsidRDefault="008E41B4" w:rsidP="00CD2EF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EE1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1B4" w:rsidRPr="00B53EE1" w:rsidRDefault="008E41B4" w:rsidP="00CD2E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EE1">
              <w:rPr>
                <w:rFonts w:ascii="Times New Roman" w:hAnsi="Times New Roman" w:cs="Times New Roman"/>
                <w:sz w:val="24"/>
                <w:szCs w:val="24"/>
              </w:rPr>
              <w:t>не менее 1 мероприятия, проведенного контрольным органом</w:t>
            </w:r>
          </w:p>
        </w:tc>
      </w:tr>
    </w:tbl>
    <w:p w:rsidR="008E41B4" w:rsidRDefault="008E41B4" w:rsidP="00CC333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1B4" w:rsidRPr="00CC3338" w:rsidRDefault="008E41B4" w:rsidP="00CC3338"/>
    <w:sectPr w:rsidR="008E41B4" w:rsidRPr="00CC3338" w:rsidSect="00CD2EFE">
      <w:pgSz w:w="11906" w:h="16838"/>
      <w:pgMar w:top="993" w:right="567" w:bottom="426" w:left="993" w:header="0" w:footer="0" w:gutter="0"/>
      <w:cols w:space="720"/>
      <w:formProt w:val="0"/>
      <w:docGrid w:linePitch="360" w:charSpace="1228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75DF8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77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>
    <w:nsid w:val="2A9B4519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368C"/>
    <w:rsid w:val="00030C76"/>
    <w:rsid w:val="000829DD"/>
    <w:rsid w:val="000A3582"/>
    <w:rsid w:val="000F368C"/>
    <w:rsid w:val="002361ED"/>
    <w:rsid w:val="0024245A"/>
    <w:rsid w:val="002805B6"/>
    <w:rsid w:val="00336C86"/>
    <w:rsid w:val="003736CC"/>
    <w:rsid w:val="003B7C5D"/>
    <w:rsid w:val="004331BA"/>
    <w:rsid w:val="00525146"/>
    <w:rsid w:val="00592681"/>
    <w:rsid w:val="005E50BC"/>
    <w:rsid w:val="00635ECD"/>
    <w:rsid w:val="00730C5D"/>
    <w:rsid w:val="00756161"/>
    <w:rsid w:val="007C553C"/>
    <w:rsid w:val="008E41B4"/>
    <w:rsid w:val="00963C40"/>
    <w:rsid w:val="009B5413"/>
    <w:rsid w:val="00A54F05"/>
    <w:rsid w:val="00B53EE1"/>
    <w:rsid w:val="00CC3338"/>
    <w:rsid w:val="00CD2EFE"/>
    <w:rsid w:val="00D937BE"/>
    <w:rsid w:val="00F368D7"/>
    <w:rsid w:val="00F40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582"/>
    <w:pPr>
      <w:suppressAutoHyphens/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A3582"/>
    <w:pPr>
      <w:ind w:left="720"/>
    </w:pPr>
  </w:style>
  <w:style w:type="paragraph" w:customStyle="1" w:styleId="ConsPlusNormal">
    <w:name w:val="ConsPlusNormal"/>
    <w:uiPriority w:val="99"/>
    <w:rsid w:val="000A3582"/>
    <w:pPr>
      <w:widowControl w:val="0"/>
      <w:suppressAutoHyphens/>
      <w:spacing w:after="200" w:line="276" w:lineRule="auto"/>
    </w:pPr>
    <w:rPr>
      <w:rFonts w:eastAsia="Times New Roman" w:cs="Calibri"/>
      <w:lang w:eastAsia="zh-CN"/>
    </w:rPr>
  </w:style>
  <w:style w:type="character" w:styleId="Hyperlink">
    <w:name w:val="Hyperlink"/>
    <w:basedOn w:val="DefaultParagraphFont"/>
    <w:uiPriority w:val="99"/>
    <w:rsid w:val="000A3582"/>
    <w:rPr>
      <w:color w:val="0000FF"/>
      <w:u w:val="single"/>
    </w:rPr>
  </w:style>
  <w:style w:type="paragraph" w:styleId="NormalWeb">
    <w:name w:val="Normal (Web)"/>
    <w:basedOn w:val="Normal"/>
    <w:uiPriority w:val="99"/>
    <w:rsid w:val="00CC3338"/>
    <w:pPr>
      <w:suppressAutoHyphens w:val="0"/>
      <w:spacing w:beforeAutospacing="1" w:afterAutospacing="1" w:line="240" w:lineRule="auto"/>
      <w:ind w:right="-482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uiPriority w:val="99"/>
    <w:rsid w:val="00CC3338"/>
    <w:pPr>
      <w:widowControl w:val="0"/>
      <w:snapToGri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Абзац списка1"/>
    <w:basedOn w:val="Normal"/>
    <w:uiPriority w:val="99"/>
    <w:rsid w:val="00CC3338"/>
    <w:pPr>
      <w:suppressAutoHyphens w:val="0"/>
      <w:ind w:left="720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1DD02857A4884E4F24C7F8910C8DBBFB22AA21DA7F9AF4F264C5D67364D8A54F4FA6B92A700B1B57FT5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1DD02857A4884E4F24C7F8910C8DBBFB228A715A2FFAF4F264C5D67364D8A54F4FA6B92A700B1B67FT6N" TargetMode="Externa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6</Pages>
  <Words>2099</Words>
  <Characters>11967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Пешая Марина Федоровна</dc:creator>
  <cp:keywords/>
  <dc:description/>
  <cp:lastModifiedBy>Лосева Е.Ю.</cp:lastModifiedBy>
  <cp:revision>3</cp:revision>
  <dcterms:created xsi:type="dcterms:W3CDTF">2021-12-16T06:08:00Z</dcterms:created>
  <dcterms:modified xsi:type="dcterms:W3CDTF">2021-12-16T13:44:00Z</dcterms:modified>
</cp:coreProperties>
</file>